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1"/>
              <w14:checkedState w14:val="2611" w14:font="Segoe UI Symbol"/>
              <w14:uncheckedState w14:val="2610" w14:font="MS Gothic"/>
            </w14:checkbox>
          </w:sdtPr>
          <w:sdtEndPr/>
          <w:sdtContent>
            <w:tc>
              <w:tcPr>
                <w:tcW w:w="1836" w:type="dxa"/>
                <w:vAlign w:val="center"/>
              </w:tcPr>
              <w:p w14:paraId="631257A1" w14:textId="078B1888" w:rsidR="00065B63" w:rsidRPr="00065B63" w:rsidRDefault="0063379C" w:rsidP="00F0618C">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CB12AE"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464F5606" w:rsidR="00065B63" w:rsidRDefault="000B5AE1"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6C1B030D" w:rsidR="00065B63" w:rsidRDefault="000B5AE1"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1"/>
                <w14:checkedState w14:val="2611" w14:font="Segoe UI Symbol"/>
                <w14:uncheckedState w14:val="2610" w14:font="MS Gothic"/>
              </w14:checkbox>
            </w:sdtPr>
            <w:sdtEndPr/>
            <w:sdtContent>
              <w:p w14:paraId="631257BC" w14:textId="5B2F6092" w:rsidR="00065B63" w:rsidRDefault="007F5236"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277336911"/>
              <w14:checkbox>
                <w14:checked w14:val="1"/>
                <w14:checkedState w14:val="2611" w14:font="Segoe UI Symbol"/>
                <w14:uncheckedState w14:val="2610" w14:font="MS Gothic"/>
              </w14:checkbox>
            </w:sdtPr>
            <w:sdtEndPr/>
            <w:sdtContent>
              <w:p w14:paraId="631257BD" w14:textId="50637C72" w:rsidR="00F0618C" w:rsidRDefault="007F5236" w:rsidP="00065B63">
                <w:pPr>
                  <w:jc w:val="center"/>
                  <w:rPr>
                    <w:rFonts w:ascii="MS Gothic" w:eastAsia="MS Gothic" w:hAnsi="MS Gothic" w:cs="Times New Roman"/>
                    <w:sz w:val="24"/>
                    <w:szCs w:val="24"/>
                  </w:rPr>
                </w:pPr>
                <w:r>
                  <w:rPr>
                    <w:rFonts w:ascii="Segoe UI Symbol" w:hAnsi="Segoe UI Symbol" w:cs="Times New Roman"/>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1"/>
              <w14:checkedState w14:val="2611" w14:font="Segoe UI Symbol"/>
              <w14:uncheckedState w14:val="2610" w14:font="MS Gothic"/>
            </w14:checkbox>
          </w:sdtPr>
          <w:sdtEndPr/>
          <w:sdtContent>
            <w:tc>
              <w:tcPr>
                <w:tcW w:w="1836" w:type="dxa"/>
                <w:vAlign w:val="center"/>
              </w:tcPr>
              <w:p w14:paraId="631257C8" w14:textId="31AF9B2F" w:rsidR="00F0618C" w:rsidRDefault="003F6400"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1"/>
              <w14:checkedState w14:val="2611" w14:font="Segoe UI Symbol"/>
              <w14:uncheckedState w14:val="2610" w14:font="MS Gothic"/>
            </w14:checkbox>
          </w:sdtPr>
          <w:sdtEndPr/>
          <w:sdtContent>
            <w:tc>
              <w:tcPr>
                <w:tcW w:w="1836" w:type="dxa"/>
                <w:vAlign w:val="center"/>
              </w:tcPr>
              <w:p w14:paraId="631257DA" w14:textId="2E0CA041" w:rsidR="00F0618C" w:rsidRDefault="007F5236"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1"/>
              <w14:checkedState w14:val="2611" w14:font="Segoe UI Symbol"/>
              <w14:uncheckedState w14:val="2610" w14:font="MS Gothic"/>
            </w14:checkbox>
          </w:sdtPr>
          <w:sdtEndPr/>
          <w:sdtContent>
            <w:tc>
              <w:tcPr>
                <w:tcW w:w="1836" w:type="dxa"/>
                <w:vAlign w:val="center"/>
              </w:tcPr>
              <w:p w14:paraId="4E3E435E" w14:textId="22546207" w:rsidR="00687256" w:rsidRDefault="007F5236"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B5AE1"/>
    <w:rsid w:val="000C03C7"/>
    <w:rsid w:val="000C38BD"/>
    <w:rsid w:val="000D0B09"/>
    <w:rsid w:val="000D13DB"/>
    <w:rsid w:val="000D2787"/>
    <w:rsid w:val="000D2AB2"/>
    <w:rsid w:val="000D492A"/>
    <w:rsid w:val="000D5BBF"/>
    <w:rsid w:val="000D7D56"/>
    <w:rsid w:val="000E10F7"/>
    <w:rsid w:val="000E1991"/>
    <w:rsid w:val="000E4AF9"/>
    <w:rsid w:val="000E4E1C"/>
    <w:rsid w:val="000E4FBE"/>
    <w:rsid w:val="000E505D"/>
    <w:rsid w:val="000E54A0"/>
    <w:rsid w:val="000E7385"/>
    <w:rsid w:val="000E7DA6"/>
    <w:rsid w:val="000F1080"/>
    <w:rsid w:val="000F4281"/>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C5015"/>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0D10"/>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6400"/>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1D67"/>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1ED5"/>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79C"/>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97263"/>
    <w:rsid w:val="006A1DDB"/>
    <w:rsid w:val="006A69B1"/>
    <w:rsid w:val="006A736D"/>
    <w:rsid w:val="006A762E"/>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7F5236"/>
    <w:rsid w:val="00804D38"/>
    <w:rsid w:val="00806C7C"/>
    <w:rsid w:val="008123A2"/>
    <w:rsid w:val="00812880"/>
    <w:rsid w:val="00815A2E"/>
    <w:rsid w:val="00815D6A"/>
    <w:rsid w:val="00816426"/>
    <w:rsid w:val="00816782"/>
    <w:rsid w:val="00824DA8"/>
    <w:rsid w:val="0082675B"/>
    <w:rsid w:val="0082749C"/>
    <w:rsid w:val="008347A3"/>
    <w:rsid w:val="00836FAD"/>
    <w:rsid w:val="008407AC"/>
    <w:rsid w:val="00845C69"/>
    <w:rsid w:val="00846F30"/>
    <w:rsid w:val="0085104C"/>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97441"/>
    <w:rsid w:val="008A452A"/>
    <w:rsid w:val="008A6FBD"/>
    <w:rsid w:val="008B08EC"/>
    <w:rsid w:val="008B1BA1"/>
    <w:rsid w:val="008B38E5"/>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2BAE"/>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DCC"/>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D7E09"/>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2AE"/>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28CC"/>
    <w:rsid w:val="00E32D2F"/>
    <w:rsid w:val="00E4129C"/>
    <w:rsid w:val="00E4263C"/>
    <w:rsid w:val="00E427DE"/>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584F"/>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17CF3"/>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3622"/>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0</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2025-08-13T05:45:00Z</dcterms:created>
  <dcterms:modified xsi:type="dcterms:W3CDTF">2025-08-13T05:45:00Z</dcterms:modified>
</cp:coreProperties>
</file>